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6E3" w:rsidRPr="00994F8D" w:rsidRDefault="00B216E3" w:rsidP="009B0F90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0.85pt;margin-top:-27pt;width:39pt;height:48.75pt;z-index:-251658240;visibility:visible">
            <v:imagedata r:id="rId7" o:title=""/>
          </v:shape>
        </w:pict>
      </w:r>
    </w:p>
    <w:p w:rsidR="00B216E3" w:rsidRPr="00994F8D" w:rsidRDefault="00B216E3" w:rsidP="009B0F90">
      <w:pPr>
        <w:jc w:val="center"/>
        <w:rPr>
          <w:b/>
          <w:bCs/>
        </w:rPr>
      </w:pPr>
    </w:p>
    <w:p w:rsidR="00B216E3" w:rsidRPr="00994F8D" w:rsidRDefault="00B216E3" w:rsidP="009B0F90">
      <w:pPr>
        <w:jc w:val="center"/>
        <w:rPr>
          <w:b/>
          <w:bCs/>
        </w:rPr>
      </w:pPr>
    </w:p>
    <w:p w:rsidR="00B216E3" w:rsidRPr="00994F8D" w:rsidRDefault="00B216E3" w:rsidP="009B0F90">
      <w:pPr>
        <w:jc w:val="center"/>
        <w:rPr>
          <w:b/>
          <w:bCs/>
          <w:sz w:val="28"/>
          <w:szCs w:val="28"/>
        </w:rPr>
      </w:pPr>
      <w:r w:rsidRPr="00994F8D">
        <w:rPr>
          <w:b/>
          <w:bCs/>
          <w:sz w:val="28"/>
          <w:szCs w:val="28"/>
        </w:rPr>
        <w:t>АДМИНИСТРАЦИЯ МУНИЦИПАЛЬНОГО ОБРАЗОВАНИЯ</w:t>
      </w:r>
    </w:p>
    <w:p w:rsidR="00B216E3" w:rsidRPr="00994F8D" w:rsidRDefault="00B216E3" w:rsidP="009B0F90">
      <w:pPr>
        <w:jc w:val="center"/>
        <w:rPr>
          <w:b/>
          <w:bCs/>
          <w:sz w:val="28"/>
          <w:szCs w:val="28"/>
        </w:rPr>
      </w:pPr>
      <w:r w:rsidRPr="00994F8D">
        <w:rPr>
          <w:b/>
          <w:bCs/>
          <w:sz w:val="28"/>
          <w:szCs w:val="28"/>
        </w:rPr>
        <w:t>ТБИЛИССКИЙ РАЙОН</w:t>
      </w:r>
    </w:p>
    <w:p w:rsidR="00B216E3" w:rsidRPr="00994F8D" w:rsidRDefault="00B216E3" w:rsidP="009B0F90">
      <w:pPr>
        <w:jc w:val="center"/>
        <w:rPr>
          <w:b/>
          <w:bCs/>
        </w:rPr>
      </w:pPr>
    </w:p>
    <w:p w:rsidR="00B216E3" w:rsidRPr="00994F8D" w:rsidRDefault="00B216E3" w:rsidP="009B0F90">
      <w:pPr>
        <w:jc w:val="center"/>
        <w:rPr>
          <w:b/>
          <w:bCs/>
          <w:sz w:val="32"/>
          <w:szCs w:val="32"/>
        </w:rPr>
      </w:pPr>
      <w:r w:rsidRPr="00994F8D">
        <w:rPr>
          <w:b/>
          <w:bCs/>
          <w:sz w:val="32"/>
          <w:szCs w:val="32"/>
        </w:rPr>
        <w:t>ПОСТАНОВЛЕНИЕ</w:t>
      </w:r>
    </w:p>
    <w:p w:rsidR="00B216E3" w:rsidRPr="00994F8D" w:rsidRDefault="00B216E3" w:rsidP="009B0F90">
      <w:pPr>
        <w:jc w:val="center"/>
        <w:rPr>
          <w:b/>
          <w:bCs/>
          <w:sz w:val="20"/>
          <w:szCs w:val="20"/>
        </w:rPr>
      </w:pPr>
    </w:p>
    <w:p w:rsidR="00B216E3" w:rsidRPr="00994F8D" w:rsidRDefault="00B216E3" w:rsidP="009B0F90">
      <w:pPr>
        <w:rPr>
          <w:sz w:val="28"/>
          <w:szCs w:val="28"/>
        </w:rPr>
      </w:pPr>
      <w:r w:rsidRPr="00994F8D">
        <w:rPr>
          <w:sz w:val="28"/>
          <w:szCs w:val="28"/>
        </w:rPr>
        <w:t>от _______________                                                                                        № _____</w:t>
      </w:r>
    </w:p>
    <w:p w:rsidR="00B216E3" w:rsidRPr="00994F8D" w:rsidRDefault="00B216E3" w:rsidP="009B0F90">
      <w:pPr>
        <w:jc w:val="center"/>
        <w:rPr>
          <w:sz w:val="28"/>
          <w:szCs w:val="28"/>
        </w:rPr>
      </w:pPr>
      <w:r w:rsidRPr="00994F8D">
        <w:t>ст-ца Тбилисская</w:t>
      </w:r>
    </w:p>
    <w:p w:rsidR="00B216E3" w:rsidRPr="00994F8D" w:rsidRDefault="00B216E3" w:rsidP="00D935A3">
      <w:pPr>
        <w:rPr>
          <w:sz w:val="28"/>
          <w:szCs w:val="28"/>
        </w:rPr>
      </w:pPr>
    </w:p>
    <w:p w:rsidR="00B216E3" w:rsidRPr="00994F8D" w:rsidRDefault="00B216E3" w:rsidP="00D935A3">
      <w:pPr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/>
      </w:tblPr>
      <w:tblGrid>
        <w:gridCol w:w="851"/>
        <w:gridCol w:w="8137"/>
        <w:gridCol w:w="840"/>
      </w:tblGrid>
      <w:tr w:rsidR="00B216E3" w:rsidRPr="00994F8D">
        <w:tc>
          <w:tcPr>
            <w:tcW w:w="851" w:type="dxa"/>
          </w:tcPr>
          <w:p w:rsidR="00B216E3" w:rsidRPr="00994F8D" w:rsidRDefault="00B216E3" w:rsidP="00A93B44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B216E3" w:rsidRPr="005354FF" w:rsidRDefault="00B216E3" w:rsidP="005354FF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5354FF">
              <w:rPr>
                <w:b/>
                <w:bCs/>
                <w:sz w:val="28"/>
                <w:szCs w:val="28"/>
                <w:lang w:eastAsia="ru-RU"/>
              </w:rPr>
              <w:t>Об утверждении требований к определению нормативных</w:t>
            </w:r>
          </w:p>
          <w:p w:rsidR="00B216E3" w:rsidRPr="005354FF" w:rsidRDefault="00B216E3" w:rsidP="005354FF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5354FF">
              <w:rPr>
                <w:b/>
                <w:bCs/>
                <w:sz w:val="28"/>
                <w:szCs w:val="28"/>
                <w:lang w:eastAsia="ru-RU"/>
              </w:rPr>
              <w:t xml:space="preserve">затрат на обеспечение функций </w:t>
            </w:r>
            <w:r>
              <w:rPr>
                <w:b/>
                <w:bCs/>
                <w:sz w:val="28"/>
                <w:szCs w:val="28"/>
                <w:lang w:eastAsia="ru-RU"/>
              </w:rPr>
              <w:t>отраслевых (функциональных)</w:t>
            </w:r>
            <w:r w:rsidRPr="005354FF">
              <w:rPr>
                <w:b/>
                <w:bCs/>
                <w:sz w:val="28"/>
                <w:szCs w:val="28"/>
                <w:lang w:eastAsia="ru-RU"/>
              </w:rPr>
              <w:t xml:space="preserve"> органов</w:t>
            </w:r>
            <w:r>
              <w:rPr>
                <w:b/>
                <w:bCs/>
                <w:sz w:val="28"/>
                <w:szCs w:val="28"/>
                <w:lang w:eastAsia="ru-RU"/>
              </w:rPr>
              <w:t xml:space="preserve"> администрации муниципального образования Тбилисский район</w:t>
            </w:r>
            <w:r w:rsidRPr="005354FF">
              <w:rPr>
                <w:b/>
                <w:bCs/>
                <w:sz w:val="28"/>
                <w:szCs w:val="28"/>
                <w:lang w:eastAsia="ru-RU"/>
              </w:rPr>
              <w:t xml:space="preserve"> и подведомственных им</w:t>
            </w:r>
            <w:r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354FF">
              <w:rPr>
                <w:b/>
                <w:bCs/>
                <w:sz w:val="28"/>
                <w:szCs w:val="28"/>
                <w:lang w:eastAsia="ru-RU"/>
              </w:rPr>
              <w:t>казенных учреждений</w:t>
            </w:r>
          </w:p>
        </w:tc>
        <w:tc>
          <w:tcPr>
            <w:tcW w:w="840" w:type="dxa"/>
          </w:tcPr>
          <w:p w:rsidR="00B216E3" w:rsidRPr="00994F8D" w:rsidRDefault="00B216E3" w:rsidP="00A93B44">
            <w:pPr>
              <w:rPr>
                <w:sz w:val="28"/>
                <w:szCs w:val="28"/>
              </w:rPr>
            </w:pPr>
          </w:p>
        </w:tc>
      </w:tr>
    </w:tbl>
    <w:p w:rsidR="00B216E3" w:rsidRPr="00994F8D" w:rsidRDefault="00B216E3" w:rsidP="00A93B44">
      <w:pPr>
        <w:rPr>
          <w:sz w:val="28"/>
          <w:szCs w:val="28"/>
        </w:rPr>
      </w:pPr>
    </w:p>
    <w:p w:rsidR="00B216E3" w:rsidRPr="00994F8D" w:rsidRDefault="00B216E3" w:rsidP="00A93B44">
      <w:pPr>
        <w:rPr>
          <w:sz w:val="28"/>
          <w:szCs w:val="28"/>
        </w:rPr>
      </w:pPr>
    </w:p>
    <w:p w:rsidR="00B216E3" w:rsidRPr="00994F8D" w:rsidRDefault="00B216E3" w:rsidP="00D43FB6">
      <w:pPr>
        <w:tabs>
          <w:tab w:val="left" w:pos="510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2 части 4 статьи 19 Федерального закона от      5 апреля 2013 года № 44-ФЗ «О контрактной системе в сфере закупок товаров, работ, услуг для обеспечения государственных и муниципальных нужд», руководствуясь статьями </w:t>
      </w:r>
      <w:r w:rsidRPr="00994F8D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Pr="00994F8D">
        <w:rPr>
          <w:sz w:val="28"/>
          <w:szCs w:val="28"/>
        </w:rPr>
        <w:t>, 60, 6</w:t>
      </w:r>
      <w:r>
        <w:rPr>
          <w:sz w:val="28"/>
          <w:szCs w:val="28"/>
        </w:rPr>
        <w:t>6</w:t>
      </w:r>
      <w:r w:rsidRPr="00994F8D">
        <w:rPr>
          <w:sz w:val="28"/>
          <w:szCs w:val="28"/>
        </w:rPr>
        <w:t xml:space="preserve"> устава муниципального образования Тбилисск</w:t>
      </w:r>
      <w:r>
        <w:rPr>
          <w:sz w:val="28"/>
          <w:szCs w:val="28"/>
        </w:rPr>
        <w:t xml:space="preserve">ий район, </w:t>
      </w:r>
      <w:r w:rsidRPr="00994F8D">
        <w:rPr>
          <w:sz w:val="28"/>
          <w:szCs w:val="28"/>
        </w:rPr>
        <w:t>п о с т а н о в л я ю:</w:t>
      </w:r>
    </w:p>
    <w:p w:rsidR="00B216E3" w:rsidRDefault="00B216E3" w:rsidP="00D43FB6">
      <w:pPr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94F8D">
        <w:rPr>
          <w:sz w:val="28"/>
          <w:szCs w:val="28"/>
        </w:rPr>
        <w:t xml:space="preserve">Утвердить требования к </w:t>
      </w:r>
      <w:r>
        <w:rPr>
          <w:sz w:val="28"/>
          <w:szCs w:val="28"/>
        </w:rPr>
        <w:t xml:space="preserve">определению нормативных затрат на обеспечение функций </w:t>
      </w:r>
      <w:r w:rsidRPr="00E84BF3">
        <w:rPr>
          <w:sz w:val="28"/>
          <w:szCs w:val="28"/>
          <w:lang w:eastAsia="ru-RU"/>
        </w:rPr>
        <w:t>отраслевых (функциональных) органов администрации муниципального образования Тбилисский район и подведомственных им казенных учреждений</w:t>
      </w:r>
      <w:r>
        <w:rPr>
          <w:sz w:val="28"/>
          <w:szCs w:val="28"/>
          <w:lang w:eastAsia="ru-RU"/>
        </w:rPr>
        <w:t xml:space="preserve"> (далее - Требования) согласно приложению к настоящему постановлению</w:t>
      </w:r>
      <w:r w:rsidRPr="00E84BF3">
        <w:rPr>
          <w:sz w:val="28"/>
          <w:szCs w:val="28"/>
        </w:rPr>
        <w:t>.</w:t>
      </w:r>
    </w:p>
    <w:p w:rsidR="00B216E3" w:rsidRDefault="00B216E3" w:rsidP="00D43FB6">
      <w:pPr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Отраслевым (функциональным) органам </w:t>
      </w:r>
      <w:r w:rsidRPr="00E84BF3">
        <w:rPr>
          <w:sz w:val="28"/>
          <w:szCs w:val="28"/>
          <w:lang w:eastAsia="ru-RU"/>
        </w:rPr>
        <w:t>администрации муниципального образования Тбилисский район и подведомственн</w:t>
      </w:r>
      <w:r>
        <w:rPr>
          <w:sz w:val="28"/>
          <w:szCs w:val="28"/>
          <w:lang w:eastAsia="ru-RU"/>
        </w:rPr>
        <w:t>ым</w:t>
      </w:r>
      <w:r w:rsidRPr="00E84BF3">
        <w:rPr>
          <w:sz w:val="28"/>
          <w:szCs w:val="28"/>
          <w:lang w:eastAsia="ru-RU"/>
        </w:rPr>
        <w:t xml:space="preserve"> им казенны</w:t>
      </w:r>
      <w:r>
        <w:rPr>
          <w:sz w:val="28"/>
          <w:szCs w:val="28"/>
          <w:lang w:eastAsia="ru-RU"/>
        </w:rPr>
        <w:t>м</w:t>
      </w:r>
      <w:r w:rsidRPr="00E84BF3">
        <w:rPr>
          <w:sz w:val="28"/>
          <w:szCs w:val="28"/>
          <w:lang w:eastAsia="ru-RU"/>
        </w:rPr>
        <w:t xml:space="preserve"> учреждени</w:t>
      </w:r>
      <w:r>
        <w:rPr>
          <w:sz w:val="28"/>
          <w:szCs w:val="28"/>
          <w:lang w:eastAsia="ru-RU"/>
        </w:rPr>
        <w:t xml:space="preserve">ям утвердить до 1 февраля 2016 года нормативные затраты на обеспечение функций указанных органов и подведомственных им казенных учреждений в соответствии с Требованиями, утвержденными настоящим постановлением. </w:t>
      </w:r>
    </w:p>
    <w:p w:rsidR="00B216E3" w:rsidRPr="00994F8D" w:rsidRDefault="00B216E3" w:rsidP="00D43FB6">
      <w:pPr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органам местного самоуправления сельских поселений Тбилисского района разработать и у</w:t>
      </w:r>
      <w:r w:rsidRPr="00994F8D">
        <w:rPr>
          <w:sz w:val="28"/>
          <w:szCs w:val="28"/>
        </w:rPr>
        <w:t>твердить</w:t>
      </w:r>
      <w:r>
        <w:rPr>
          <w:sz w:val="28"/>
          <w:szCs w:val="28"/>
        </w:rPr>
        <w:t xml:space="preserve"> аналогичные требования</w:t>
      </w:r>
      <w:r w:rsidRPr="00994F8D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определению нормативных затрат на обеспечение функций </w:t>
      </w:r>
      <w:r w:rsidRPr="00E84BF3">
        <w:rPr>
          <w:sz w:val="28"/>
          <w:szCs w:val="28"/>
          <w:lang w:eastAsia="ru-RU"/>
        </w:rPr>
        <w:t>отраслевых (функциональных) органов и подведомственных им казенных учреждений</w:t>
      </w:r>
      <w:r w:rsidRPr="00994F8D">
        <w:rPr>
          <w:sz w:val="28"/>
          <w:szCs w:val="28"/>
        </w:rPr>
        <w:t>.</w:t>
      </w:r>
    </w:p>
    <w:p w:rsidR="00B216E3" w:rsidRPr="00994F8D" w:rsidRDefault="00B216E3" w:rsidP="00D43FB6">
      <w:pPr>
        <w:numPr>
          <w:ilvl w:val="0"/>
          <w:numId w:val="2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94F8D">
        <w:rPr>
          <w:sz w:val="28"/>
          <w:szCs w:val="28"/>
        </w:rPr>
        <w:t>Отделу информатизации организационно-правового управления администрации муниципального образования Тбилисский район (Свиридов) обеспечить размещение настоящего постановления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:rsidR="00B216E3" w:rsidRPr="00994F8D" w:rsidRDefault="00B216E3" w:rsidP="00D43F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94F8D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заместителей главы администрации муниципального образования Тбилисский район по курируемым направлениям деятельности</w:t>
      </w:r>
      <w:r w:rsidRPr="00994F8D">
        <w:rPr>
          <w:rFonts w:ascii="Times New Roman" w:hAnsi="Times New Roman" w:cs="Times New Roman"/>
          <w:sz w:val="28"/>
          <w:szCs w:val="28"/>
        </w:rPr>
        <w:t>.</w:t>
      </w:r>
    </w:p>
    <w:p w:rsidR="00B216E3" w:rsidRPr="00994F8D" w:rsidRDefault="00B216E3" w:rsidP="002B24EE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94F8D">
        <w:rPr>
          <w:sz w:val="28"/>
          <w:szCs w:val="28"/>
        </w:rPr>
        <w:t>. Постановление вступает в силу с 1 января 2016 года.</w:t>
      </w:r>
    </w:p>
    <w:p w:rsidR="00B216E3" w:rsidRPr="00994F8D" w:rsidRDefault="00B216E3" w:rsidP="006A4C23">
      <w:pPr>
        <w:jc w:val="both"/>
        <w:rPr>
          <w:sz w:val="28"/>
          <w:szCs w:val="28"/>
        </w:rPr>
      </w:pPr>
    </w:p>
    <w:p w:rsidR="00B216E3" w:rsidRDefault="00B216E3" w:rsidP="003346B4">
      <w:pPr>
        <w:jc w:val="both"/>
        <w:rPr>
          <w:sz w:val="28"/>
          <w:szCs w:val="28"/>
        </w:rPr>
      </w:pPr>
    </w:p>
    <w:p w:rsidR="00B216E3" w:rsidRPr="00994F8D" w:rsidRDefault="00B216E3" w:rsidP="003346B4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B216E3" w:rsidRPr="00994F8D">
        <w:tc>
          <w:tcPr>
            <w:tcW w:w="4927" w:type="dxa"/>
          </w:tcPr>
          <w:p w:rsidR="00B216E3" w:rsidRPr="00994F8D" w:rsidRDefault="00B216E3" w:rsidP="00A74B98">
            <w:pPr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Глава муниципального образования Тбилисский район</w:t>
            </w:r>
          </w:p>
        </w:tc>
        <w:tc>
          <w:tcPr>
            <w:tcW w:w="4927" w:type="dxa"/>
            <w:vAlign w:val="bottom"/>
          </w:tcPr>
          <w:p w:rsidR="00B216E3" w:rsidRPr="00994F8D" w:rsidRDefault="00B216E3" w:rsidP="005B4184">
            <w:pPr>
              <w:jc w:val="right"/>
              <w:rPr>
                <w:sz w:val="28"/>
                <w:szCs w:val="28"/>
              </w:rPr>
            </w:pPr>
            <w:r w:rsidRPr="00994F8D">
              <w:rPr>
                <w:sz w:val="28"/>
                <w:szCs w:val="28"/>
              </w:rPr>
              <w:t>В.Б. Красноруцкий</w:t>
            </w:r>
          </w:p>
        </w:tc>
      </w:tr>
    </w:tbl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Default="00B216E3" w:rsidP="00A235F6">
      <w:pPr>
        <w:pStyle w:val="Title"/>
        <w:rPr>
          <w:rFonts w:ascii="Times New Roman" w:hAnsi="Times New Roman" w:cs="Times New Roman"/>
        </w:rPr>
      </w:pPr>
    </w:p>
    <w:p w:rsidR="00B216E3" w:rsidRPr="00994F8D" w:rsidRDefault="00B216E3" w:rsidP="00A235F6">
      <w:pPr>
        <w:pStyle w:val="Title"/>
        <w:rPr>
          <w:rFonts w:ascii="Times New Roman" w:hAnsi="Times New Roman" w:cs="Times New Roman"/>
        </w:rPr>
      </w:pPr>
      <w:bookmarkStart w:id="0" w:name="_GoBack"/>
      <w:bookmarkEnd w:id="0"/>
      <w:r w:rsidRPr="00994F8D">
        <w:rPr>
          <w:rFonts w:ascii="Times New Roman" w:hAnsi="Times New Roman" w:cs="Times New Roman"/>
        </w:rPr>
        <w:t>ЛИСТ СОГЛАСОВАНИЯ</w:t>
      </w:r>
    </w:p>
    <w:p w:rsidR="00B216E3" w:rsidRPr="00994F8D" w:rsidRDefault="00B216E3" w:rsidP="00A235F6">
      <w:pPr>
        <w:pStyle w:val="Title"/>
        <w:rPr>
          <w:rFonts w:ascii="Times New Roman" w:hAnsi="Times New Roman" w:cs="Times New Roman"/>
          <w:b w:val="0"/>
          <w:bCs w:val="0"/>
        </w:rPr>
      </w:pPr>
      <w:r w:rsidRPr="00994F8D">
        <w:rPr>
          <w:rFonts w:ascii="Times New Roman" w:hAnsi="Times New Roman" w:cs="Times New Roman"/>
          <w:b w:val="0"/>
          <w:bCs w:val="0"/>
        </w:rPr>
        <w:t>проекта постановления администрации муниципального образования</w:t>
      </w:r>
    </w:p>
    <w:p w:rsidR="00B216E3" w:rsidRPr="00994F8D" w:rsidRDefault="00B216E3" w:rsidP="00A235F6">
      <w:pPr>
        <w:pStyle w:val="Title"/>
        <w:rPr>
          <w:rFonts w:ascii="Times New Roman" w:hAnsi="Times New Roman" w:cs="Times New Roman"/>
          <w:b w:val="0"/>
          <w:bCs w:val="0"/>
        </w:rPr>
      </w:pPr>
      <w:r w:rsidRPr="00994F8D">
        <w:rPr>
          <w:rFonts w:ascii="Times New Roman" w:hAnsi="Times New Roman" w:cs="Times New Roman"/>
          <w:b w:val="0"/>
          <w:bCs w:val="0"/>
        </w:rPr>
        <w:t>Тбилисский район</w:t>
      </w:r>
    </w:p>
    <w:p w:rsidR="00B216E3" w:rsidRPr="00994F8D" w:rsidRDefault="00B216E3" w:rsidP="00A235F6">
      <w:pPr>
        <w:pStyle w:val="Title"/>
        <w:rPr>
          <w:rFonts w:ascii="Times New Roman" w:hAnsi="Times New Roman" w:cs="Times New Roman"/>
          <w:b w:val="0"/>
          <w:bCs w:val="0"/>
        </w:rPr>
      </w:pPr>
      <w:r w:rsidRPr="00994F8D">
        <w:rPr>
          <w:rFonts w:ascii="Times New Roman" w:hAnsi="Times New Roman" w:cs="Times New Roman"/>
          <w:b w:val="0"/>
          <w:bCs w:val="0"/>
        </w:rPr>
        <w:t>от ________________ № ______</w:t>
      </w:r>
    </w:p>
    <w:p w:rsidR="00B216E3" w:rsidRPr="00466028" w:rsidRDefault="00B216E3" w:rsidP="0046602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994F8D">
        <w:rPr>
          <w:sz w:val="28"/>
          <w:szCs w:val="28"/>
        </w:rPr>
        <w:t>«</w:t>
      </w:r>
      <w:r w:rsidRPr="00466028">
        <w:rPr>
          <w:sz w:val="28"/>
          <w:szCs w:val="28"/>
          <w:lang w:eastAsia="ru-RU"/>
        </w:rPr>
        <w:t>Об утверждении требований к определению нормативных</w:t>
      </w:r>
    </w:p>
    <w:p w:rsidR="00B216E3" w:rsidRPr="00994F8D" w:rsidRDefault="00B216E3" w:rsidP="00466028">
      <w:pPr>
        <w:jc w:val="center"/>
        <w:rPr>
          <w:sz w:val="28"/>
          <w:szCs w:val="28"/>
        </w:rPr>
      </w:pPr>
      <w:r w:rsidRPr="00466028">
        <w:rPr>
          <w:sz w:val="28"/>
          <w:szCs w:val="28"/>
          <w:lang w:eastAsia="ru-RU"/>
        </w:rPr>
        <w:t>затрат на обеспечение функций отраслевых (функциональных) органов администрации муниципального образования Тбилисский район и подведомственных им казенных учреждений</w:t>
      </w:r>
      <w:r w:rsidRPr="00994F8D">
        <w:rPr>
          <w:sz w:val="28"/>
          <w:szCs w:val="28"/>
        </w:rPr>
        <w:t>»</w:t>
      </w:r>
    </w:p>
    <w:p w:rsidR="00B216E3" w:rsidRPr="00994F8D" w:rsidRDefault="00B216E3" w:rsidP="00A235F6">
      <w:pPr>
        <w:rPr>
          <w:sz w:val="28"/>
          <w:szCs w:val="28"/>
        </w:rPr>
      </w:pPr>
    </w:p>
    <w:p w:rsidR="00B216E3" w:rsidRPr="00994F8D" w:rsidRDefault="00B216E3" w:rsidP="00A235F6">
      <w:pPr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B216E3" w:rsidTr="007C4826">
        <w:tc>
          <w:tcPr>
            <w:tcW w:w="4927" w:type="dxa"/>
          </w:tcPr>
          <w:p w:rsidR="00B216E3" w:rsidRDefault="00B216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подготовлен и внесен: </w:t>
            </w:r>
          </w:p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Тбилисский район, начальник финансового управления</w:t>
            </w: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Скриган</w:t>
            </w: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</w:p>
          <w:p w:rsidR="00B216E3" w:rsidRDefault="00B216E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согласован: </w:t>
            </w: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Тбилисский район, начальник управления по ЖКХ, строительству и архитектуре</w:t>
            </w: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 Чередин</w:t>
            </w: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финансово-бюджетного контроля администрации муниципального образования Тбилисский район</w:t>
            </w: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Соснина</w:t>
            </w: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администрации муниципального образования Тбилисский район</w:t>
            </w: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Ерошенко</w:t>
            </w: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 муниципального образования Тбилисский район</w:t>
            </w: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О.Ю. Бобнева</w:t>
            </w: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делопроизводства и организационно-кадровой работы</w:t>
            </w:r>
          </w:p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организационно-правового управления </w:t>
            </w:r>
          </w:p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Н.Ф. Данилина</w:t>
            </w: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</w:p>
        </w:tc>
      </w:tr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правового отдела </w:t>
            </w:r>
          </w:p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организационно-правового управления </w:t>
            </w:r>
          </w:p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 муниципального </w:t>
            </w:r>
          </w:p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 Чайко</w:t>
            </w:r>
          </w:p>
        </w:tc>
      </w:tr>
    </w:tbl>
    <w:p w:rsidR="00B216E3" w:rsidRDefault="00B216E3" w:rsidP="007C4826">
      <w:pPr>
        <w:pStyle w:val="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ЛИСТ СОГЛАСОВАНИЯ</w:t>
      </w:r>
    </w:p>
    <w:p w:rsidR="00B216E3" w:rsidRDefault="00B216E3" w:rsidP="007C4826">
      <w:pPr>
        <w:pStyle w:val="Title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проекта постановления администрации муниципального образования</w:t>
      </w:r>
    </w:p>
    <w:p w:rsidR="00B216E3" w:rsidRDefault="00B216E3" w:rsidP="007C4826">
      <w:pPr>
        <w:pStyle w:val="Title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Тбилисский район</w:t>
      </w:r>
    </w:p>
    <w:p w:rsidR="00B216E3" w:rsidRDefault="00B216E3" w:rsidP="007C4826">
      <w:pPr>
        <w:pStyle w:val="Title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от ________________ № ______</w:t>
      </w:r>
    </w:p>
    <w:p w:rsidR="00B216E3" w:rsidRPr="00466028" w:rsidRDefault="00B216E3" w:rsidP="007C4826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994F8D">
        <w:rPr>
          <w:sz w:val="28"/>
          <w:szCs w:val="28"/>
        </w:rPr>
        <w:t>«</w:t>
      </w:r>
      <w:r w:rsidRPr="00466028">
        <w:rPr>
          <w:sz w:val="28"/>
          <w:szCs w:val="28"/>
          <w:lang w:eastAsia="ru-RU"/>
        </w:rPr>
        <w:t>Об утверждении требований к определению нормативных</w:t>
      </w:r>
    </w:p>
    <w:p w:rsidR="00B216E3" w:rsidRDefault="00B216E3" w:rsidP="007C4826">
      <w:pPr>
        <w:jc w:val="center"/>
        <w:rPr>
          <w:sz w:val="28"/>
          <w:szCs w:val="28"/>
        </w:rPr>
      </w:pPr>
      <w:r w:rsidRPr="00466028">
        <w:rPr>
          <w:sz w:val="28"/>
          <w:szCs w:val="28"/>
          <w:lang w:eastAsia="ru-RU"/>
        </w:rPr>
        <w:t>затрат на обеспечение функций отраслевых (функциональных) органов администрации муниципального образования Тбилисский район и подведомственных им казенных учреждений</w:t>
      </w:r>
      <w:r w:rsidRPr="00994F8D">
        <w:rPr>
          <w:sz w:val="28"/>
          <w:szCs w:val="28"/>
        </w:rPr>
        <w:t>»</w:t>
      </w:r>
    </w:p>
    <w:p w:rsidR="00B216E3" w:rsidRDefault="00B216E3" w:rsidP="007C4826">
      <w:pPr>
        <w:jc w:val="center"/>
        <w:rPr>
          <w:sz w:val="28"/>
          <w:szCs w:val="28"/>
        </w:rPr>
      </w:pPr>
    </w:p>
    <w:p w:rsidR="00B216E3" w:rsidRDefault="00B216E3" w:rsidP="007C4826">
      <w:pPr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B216E3" w:rsidTr="007C4826">
        <w:tc>
          <w:tcPr>
            <w:tcW w:w="4927" w:type="dxa"/>
          </w:tcPr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Тбилисский район, начальник  организационно-правового</w:t>
            </w:r>
          </w:p>
          <w:p w:rsidR="00B216E3" w:rsidRDefault="00B216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4927" w:type="dxa"/>
            <w:vAlign w:val="bottom"/>
          </w:tcPr>
          <w:p w:rsidR="00B216E3" w:rsidRDefault="00B216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Н.Е. Плавко</w:t>
            </w:r>
          </w:p>
        </w:tc>
      </w:tr>
    </w:tbl>
    <w:p w:rsidR="00B216E3" w:rsidRDefault="00B216E3" w:rsidP="007C4826">
      <w:pPr>
        <w:rPr>
          <w:sz w:val="28"/>
          <w:szCs w:val="28"/>
        </w:rPr>
      </w:pPr>
    </w:p>
    <w:p w:rsidR="00B216E3" w:rsidRDefault="00B216E3" w:rsidP="007C4826">
      <w:pPr>
        <w:rPr>
          <w:sz w:val="28"/>
          <w:szCs w:val="28"/>
        </w:rPr>
      </w:pPr>
    </w:p>
    <w:p w:rsidR="00B216E3" w:rsidRDefault="00B216E3" w:rsidP="007C4826">
      <w:pPr>
        <w:jc w:val="both"/>
        <w:rPr>
          <w:sz w:val="28"/>
          <w:szCs w:val="28"/>
        </w:rPr>
      </w:pPr>
    </w:p>
    <w:p w:rsidR="00B216E3" w:rsidRPr="00994F8D" w:rsidRDefault="00B216E3" w:rsidP="00A235F6">
      <w:pPr>
        <w:rPr>
          <w:sz w:val="28"/>
          <w:szCs w:val="28"/>
        </w:rPr>
      </w:pPr>
    </w:p>
    <w:p w:rsidR="00B216E3" w:rsidRPr="00994F8D" w:rsidRDefault="00B216E3" w:rsidP="00A235F6">
      <w:pPr>
        <w:rPr>
          <w:sz w:val="28"/>
          <w:szCs w:val="28"/>
        </w:rPr>
      </w:pPr>
    </w:p>
    <w:p w:rsidR="00B216E3" w:rsidRPr="00994F8D" w:rsidRDefault="00B216E3" w:rsidP="003346B4">
      <w:pPr>
        <w:jc w:val="both"/>
        <w:rPr>
          <w:sz w:val="28"/>
          <w:szCs w:val="28"/>
        </w:rPr>
      </w:pPr>
    </w:p>
    <w:sectPr w:rsidR="00B216E3" w:rsidRPr="00994F8D" w:rsidSect="003346B4">
      <w:headerReference w:type="default" r:id="rId8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6E3" w:rsidRDefault="00B216E3">
      <w:r>
        <w:separator/>
      </w:r>
    </w:p>
  </w:endnote>
  <w:endnote w:type="continuationSeparator" w:id="1">
    <w:p w:rsidR="00B216E3" w:rsidRDefault="00B21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6E3" w:rsidRDefault="00B216E3">
      <w:r>
        <w:separator/>
      </w:r>
    </w:p>
  </w:footnote>
  <w:footnote w:type="continuationSeparator" w:id="1">
    <w:p w:rsidR="00B216E3" w:rsidRDefault="00B216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E3" w:rsidRPr="001E5B58" w:rsidRDefault="00B216E3" w:rsidP="00C747A4">
    <w:pPr>
      <w:pStyle w:val="Header"/>
      <w:framePr w:wrap="auto" w:vAnchor="text" w:hAnchor="margin" w:xAlign="center" w:y="1"/>
      <w:rPr>
        <w:rStyle w:val="PageNumber"/>
        <w:sz w:val="28"/>
        <w:szCs w:val="28"/>
      </w:rPr>
    </w:pPr>
    <w:r w:rsidRPr="001E5B58">
      <w:rPr>
        <w:rStyle w:val="PageNumber"/>
        <w:sz w:val="28"/>
        <w:szCs w:val="28"/>
      </w:rPr>
      <w:fldChar w:fldCharType="begin"/>
    </w:r>
    <w:r w:rsidRPr="001E5B58">
      <w:rPr>
        <w:rStyle w:val="PageNumber"/>
        <w:sz w:val="28"/>
        <w:szCs w:val="28"/>
      </w:rPr>
      <w:instrText xml:space="preserve">PAGE  </w:instrText>
    </w:r>
    <w:r w:rsidRPr="001E5B58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3</w:t>
    </w:r>
    <w:r w:rsidRPr="001E5B58">
      <w:rPr>
        <w:rStyle w:val="PageNumber"/>
        <w:sz w:val="28"/>
        <w:szCs w:val="28"/>
      </w:rPr>
      <w:fldChar w:fldCharType="end"/>
    </w:r>
  </w:p>
  <w:p w:rsidR="00B216E3" w:rsidRDefault="00B216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2E7AAE"/>
    <w:multiLevelType w:val="hybridMultilevel"/>
    <w:tmpl w:val="95B6D048"/>
    <w:lvl w:ilvl="0" w:tplc="F6D8882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5BC"/>
    <w:rsid w:val="0000662C"/>
    <w:rsid w:val="00006ACA"/>
    <w:rsid w:val="00016E2E"/>
    <w:rsid w:val="000303CB"/>
    <w:rsid w:val="000311C8"/>
    <w:rsid w:val="000631E8"/>
    <w:rsid w:val="000656C8"/>
    <w:rsid w:val="000761F5"/>
    <w:rsid w:val="0008420B"/>
    <w:rsid w:val="00087ECC"/>
    <w:rsid w:val="000A0272"/>
    <w:rsid w:val="000B7BB0"/>
    <w:rsid w:val="000D7B35"/>
    <w:rsid w:val="000E3469"/>
    <w:rsid w:val="000F295E"/>
    <w:rsid w:val="000F5227"/>
    <w:rsid w:val="000F5FC6"/>
    <w:rsid w:val="00104249"/>
    <w:rsid w:val="00104BB9"/>
    <w:rsid w:val="0012106C"/>
    <w:rsid w:val="001216CB"/>
    <w:rsid w:val="001271A5"/>
    <w:rsid w:val="00130067"/>
    <w:rsid w:val="00136726"/>
    <w:rsid w:val="0014373A"/>
    <w:rsid w:val="00152AED"/>
    <w:rsid w:val="00154213"/>
    <w:rsid w:val="001558D5"/>
    <w:rsid w:val="001626AC"/>
    <w:rsid w:val="001677DE"/>
    <w:rsid w:val="00171B88"/>
    <w:rsid w:val="00172753"/>
    <w:rsid w:val="001A5E99"/>
    <w:rsid w:val="001C454B"/>
    <w:rsid w:val="001D3C2F"/>
    <w:rsid w:val="001E2A4D"/>
    <w:rsid w:val="001E5B58"/>
    <w:rsid w:val="001E7350"/>
    <w:rsid w:val="001F47AB"/>
    <w:rsid w:val="002106D0"/>
    <w:rsid w:val="00215E28"/>
    <w:rsid w:val="002312CA"/>
    <w:rsid w:val="00233010"/>
    <w:rsid w:val="0024100F"/>
    <w:rsid w:val="00250F69"/>
    <w:rsid w:val="00293F90"/>
    <w:rsid w:val="00296010"/>
    <w:rsid w:val="002B24EE"/>
    <w:rsid w:val="002B647F"/>
    <w:rsid w:val="002C5543"/>
    <w:rsid w:val="002E11A4"/>
    <w:rsid w:val="002E437A"/>
    <w:rsid w:val="002F2428"/>
    <w:rsid w:val="002F4214"/>
    <w:rsid w:val="002F5536"/>
    <w:rsid w:val="002F5B35"/>
    <w:rsid w:val="002F5FC4"/>
    <w:rsid w:val="00302ABB"/>
    <w:rsid w:val="00305D74"/>
    <w:rsid w:val="00321E12"/>
    <w:rsid w:val="00327E9C"/>
    <w:rsid w:val="003346B4"/>
    <w:rsid w:val="003455CA"/>
    <w:rsid w:val="003533A6"/>
    <w:rsid w:val="0036040C"/>
    <w:rsid w:val="0036192D"/>
    <w:rsid w:val="00371B0D"/>
    <w:rsid w:val="003739EE"/>
    <w:rsid w:val="003A5967"/>
    <w:rsid w:val="003A7D40"/>
    <w:rsid w:val="003B2520"/>
    <w:rsid w:val="003B3195"/>
    <w:rsid w:val="003B6189"/>
    <w:rsid w:val="003C691E"/>
    <w:rsid w:val="003C7197"/>
    <w:rsid w:val="003D1DCA"/>
    <w:rsid w:val="003D1DD7"/>
    <w:rsid w:val="003D3075"/>
    <w:rsid w:val="003E4B87"/>
    <w:rsid w:val="003F0605"/>
    <w:rsid w:val="00407B50"/>
    <w:rsid w:val="00414B1B"/>
    <w:rsid w:val="00417835"/>
    <w:rsid w:val="00423339"/>
    <w:rsid w:val="00436A2E"/>
    <w:rsid w:val="00436E38"/>
    <w:rsid w:val="0044206E"/>
    <w:rsid w:val="00442498"/>
    <w:rsid w:val="00442FBC"/>
    <w:rsid w:val="00456BC0"/>
    <w:rsid w:val="00461139"/>
    <w:rsid w:val="00466028"/>
    <w:rsid w:val="00474DE9"/>
    <w:rsid w:val="00480B23"/>
    <w:rsid w:val="004931ED"/>
    <w:rsid w:val="00496CE7"/>
    <w:rsid w:val="004A1D96"/>
    <w:rsid w:val="004B1198"/>
    <w:rsid w:val="004C0147"/>
    <w:rsid w:val="004C3EAA"/>
    <w:rsid w:val="004D7A33"/>
    <w:rsid w:val="004F1F66"/>
    <w:rsid w:val="004F379F"/>
    <w:rsid w:val="004F4808"/>
    <w:rsid w:val="004F7F10"/>
    <w:rsid w:val="005009C3"/>
    <w:rsid w:val="00500D87"/>
    <w:rsid w:val="00510278"/>
    <w:rsid w:val="0051205E"/>
    <w:rsid w:val="00524BE7"/>
    <w:rsid w:val="00532BB3"/>
    <w:rsid w:val="005354FF"/>
    <w:rsid w:val="00543700"/>
    <w:rsid w:val="00552FD4"/>
    <w:rsid w:val="005605BC"/>
    <w:rsid w:val="00560985"/>
    <w:rsid w:val="00566763"/>
    <w:rsid w:val="0056739D"/>
    <w:rsid w:val="00572319"/>
    <w:rsid w:val="00585FD9"/>
    <w:rsid w:val="00587D4A"/>
    <w:rsid w:val="00594B5D"/>
    <w:rsid w:val="005A4CA6"/>
    <w:rsid w:val="005B4184"/>
    <w:rsid w:val="005C4766"/>
    <w:rsid w:val="005D07C7"/>
    <w:rsid w:val="005D31C3"/>
    <w:rsid w:val="005F7272"/>
    <w:rsid w:val="005F7DE1"/>
    <w:rsid w:val="00604292"/>
    <w:rsid w:val="006104AE"/>
    <w:rsid w:val="006224D0"/>
    <w:rsid w:val="0062585D"/>
    <w:rsid w:val="00630ECA"/>
    <w:rsid w:val="006406C5"/>
    <w:rsid w:val="00640BE1"/>
    <w:rsid w:val="006417A8"/>
    <w:rsid w:val="00653592"/>
    <w:rsid w:val="00665AC2"/>
    <w:rsid w:val="0066735D"/>
    <w:rsid w:val="00696AF6"/>
    <w:rsid w:val="006A3174"/>
    <w:rsid w:val="006A4C23"/>
    <w:rsid w:val="006C65C4"/>
    <w:rsid w:val="006D212A"/>
    <w:rsid w:val="006D5695"/>
    <w:rsid w:val="006E3907"/>
    <w:rsid w:val="006E6FD0"/>
    <w:rsid w:val="00702346"/>
    <w:rsid w:val="007136DE"/>
    <w:rsid w:val="007155D2"/>
    <w:rsid w:val="0072129B"/>
    <w:rsid w:val="007240C2"/>
    <w:rsid w:val="00730736"/>
    <w:rsid w:val="00736344"/>
    <w:rsid w:val="00736EFF"/>
    <w:rsid w:val="007444C9"/>
    <w:rsid w:val="00756469"/>
    <w:rsid w:val="00773164"/>
    <w:rsid w:val="00774ADA"/>
    <w:rsid w:val="00792768"/>
    <w:rsid w:val="00793AE0"/>
    <w:rsid w:val="007A35E9"/>
    <w:rsid w:val="007B1047"/>
    <w:rsid w:val="007B290A"/>
    <w:rsid w:val="007C4826"/>
    <w:rsid w:val="007C61A9"/>
    <w:rsid w:val="007D3650"/>
    <w:rsid w:val="007F795C"/>
    <w:rsid w:val="00800065"/>
    <w:rsid w:val="0080497D"/>
    <w:rsid w:val="008166C3"/>
    <w:rsid w:val="0082103E"/>
    <w:rsid w:val="008228BF"/>
    <w:rsid w:val="008315DC"/>
    <w:rsid w:val="00832AC2"/>
    <w:rsid w:val="00837FB4"/>
    <w:rsid w:val="00844BB4"/>
    <w:rsid w:val="00857F4B"/>
    <w:rsid w:val="008615A7"/>
    <w:rsid w:val="008656FD"/>
    <w:rsid w:val="008909A2"/>
    <w:rsid w:val="008A1177"/>
    <w:rsid w:val="008A20CC"/>
    <w:rsid w:val="008B68C3"/>
    <w:rsid w:val="008C46AB"/>
    <w:rsid w:val="008C7AAB"/>
    <w:rsid w:val="008E1695"/>
    <w:rsid w:val="008E566A"/>
    <w:rsid w:val="008F2101"/>
    <w:rsid w:val="00900B52"/>
    <w:rsid w:val="00910C5C"/>
    <w:rsid w:val="0091559C"/>
    <w:rsid w:val="009233F4"/>
    <w:rsid w:val="00954897"/>
    <w:rsid w:val="00957F36"/>
    <w:rsid w:val="009636C0"/>
    <w:rsid w:val="009806DE"/>
    <w:rsid w:val="00991F82"/>
    <w:rsid w:val="00992AC4"/>
    <w:rsid w:val="00994F8D"/>
    <w:rsid w:val="00996D87"/>
    <w:rsid w:val="009A6DDB"/>
    <w:rsid w:val="009B0F90"/>
    <w:rsid w:val="009B51D0"/>
    <w:rsid w:val="009F0763"/>
    <w:rsid w:val="00A03170"/>
    <w:rsid w:val="00A0474E"/>
    <w:rsid w:val="00A10671"/>
    <w:rsid w:val="00A177CA"/>
    <w:rsid w:val="00A20D02"/>
    <w:rsid w:val="00A235F6"/>
    <w:rsid w:val="00A27201"/>
    <w:rsid w:val="00A4625F"/>
    <w:rsid w:val="00A46473"/>
    <w:rsid w:val="00A47320"/>
    <w:rsid w:val="00A70D2D"/>
    <w:rsid w:val="00A74B98"/>
    <w:rsid w:val="00A77152"/>
    <w:rsid w:val="00A93251"/>
    <w:rsid w:val="00A93B44"/>
    <w:rsid w:val="00A96B38"/>
    <w:rsid w:val="00A97335"/>
    <w:rsid w:val="00AB0EEA"/>
    <w:rsid w:val="00AB762D"/>
    <w:rsid w:val="00AC094F"/>
    <w:rsid w:val="00AC4997"/>
    <w:rsid w:val="00AC7AD1"/>
    <w:rsid w:val="00AD7490"/>
    <w:rsid w:val="00AF48DD"/>
    <w:rsid w:val="00B04963"/>
    <w:rsid w:val="00B04ABC"/>
    <w:rsid w:val="00B0505B"/>
    <w:rsid w:val="00B07322"/>
    <w:rsid w:val="00B14DDE"/>
    <w:rsid w:val="00B216E3"/>
    <w:rsid w:val="00B228D7"/>
    <w:rsid w:val="00B3159B"/>
    <w:rsid w:val="00B47CAB"/>
    <w:rsid w:val="00B72007"/>
    <w:rsid w:val="00B83F76"/>
    <w:rsid w:val="00BB64E3"/>
    <w:rsid w:val="00BE4D81"/>
    <w:rsid w:val="00BF0AB9"/>
    <w:rsid w:val="00BF21F1"/>
    <w:rsid w:val="00C13B60"/>
    <w:rsid w:val="00C565C5"/>
    <w:rsid w:val="00C6241C"/>
    <w:rsid w:val="00C65BC4"/>
    <w:rsid w:val="00C669C7"/>
    <w:rsid w:val="00C67B34"/>
    <w:rsid w:val="00C747A4"/>
    <w:rsid w:val="00C74A2E"/>
    <w:rsid w:val="00C824CB"/>
    <w:rsid w:val="00C9054A"/>
    <w:rsid w:val="00C95D2C"/>
    <w:rsid w:val="00CA22FB"/>
    <w:rsid w:val="00CA27D9"/>
    <w:rsid w:val="00CB19C8"/>
    <w:rsid w:val="00CB4FEF"/>
    <w:rsid w:val="00CB5C4B"/>
    <w:rsid w:val="00CC2DF4"/>
    <w:rsid w:val="00CC6AE2"/>
    <w:rsid w:val="00CD31EC"/>
    <w:rsid w:val="00D07B43"/>
    <w:rsid w:val="00D20F08"/>
    <w:rsid w:val="00D23D78"/>
    <w:rsid w:val="00D27EC1"/>
    <w:rsid w:val="00D37A13"/>
    <w:rsid w:val="00D43FB6"/>
    <w:rsid w:val="00D54287"/>
    <w:rsid w:val="00D569C9"/>
    <w:rsid w:val="00D60C11"/>
    <w:rsid w:val="00D6117D"/>
    <w:rsid w:val="00D7282A"/>
    <w:rsid w:val="00D75CD3"/>
    <w:rsid w:val="00D85C84"/>
    <w:rsid w:val="00D90DCD"/>
    <w:rsid w:val="00D935A3"/>
    <w:rsid w:val="00DA10A1"/>
    <w:rsid w:val="00DB31D1"/>
    <w:rsid w:val="00DB5F07"/>
    <w:rsid w:val="00DC6D0A"/>
    <w:rsid w:val="00DF2CA3"/>
    <w:rsid w:val="00DF4E10"/>
    <w:rsid w:val="00DF6B91"/>
    <w:rsid w:val="00E16425"/>
    <w:rsid w:val="00E16C67"/>
    <w:rsid w:val="00E24663"/>
    <w:rsid w:val="00E3204C"/>
    <w:rsid w:val="00E32E9B"/>
    <w:rsid w:val="00E369C6"/>
    <w:rsid w:val="00E47719"/>
    <w:rsid w:val="00E7002A"/>
    <w:rsid w:val="00E76C69"/>
    <w:rsid w:val="00E81946"/>
    <w:rsid w:val="00E838CC"/>
    <w:rsid w:val="00E84A23"/>
    <w:rsid w:val="00E84BF3"/>
    <w:rsid w:val="00E86B94"/>
    <w:rsid w:val="00E97DFD"/>
    <w:rsid w:val="00EA5E7E"/>
    <w:rsid w:val="00EB5479"/>
    <w:rsid w:val="00EB7FAF"/>
    <w:rsid w:val="00EC5F3E"/>
    <w:rsid w:val="00ED20B7"/>
    <w:rsid w:val="00F1038A"/>
    <w:rsid w:val="00F1104A"/>
    <w:rsid w:val="00F2200B"/>
    <w:rsid w:val="00F43C01"/>
    <w:rsid w:val="00F52D70"/>
    <w:rsid w:val="00F63DE8"/>
    <w:rsid w:val="00F67B13"/>
    <w:rsid w:val="00F74388"/>
    <w:rsid w:val="00F7486A"/>
    <w:rsid w:val="00F74BB0"/>
    <w:rsid w:val="00F77F88"/>
    <w:rsid w:val="00F81613"/>
    <w:rsid w:val="00F87D32"/>
    <w:rsid w:val="00F95EC2"/>
    <w:rsid w:val="00FA4C9E"/>
    <w:rsid w:val="00FC0823"/>
    <w:rsid w:val="00FC5352"/>
    <w:rsid w:val="00FC720A"/>
    <w:rsid w:val="00FD21E5"/>
    <w:rsid w:val="00FD2E52"/>
    <w:rsid w:val="00FD46AC"/>
    <w:rsid w:val="00FD60E6"/>
    <w:rsid w:val="00FE094D"/>
    <w:rsid w:val="00FE7436"/>
    <w:rsid w:val="00FF111A"/>
    <w:rsid w:val="00FF1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BC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93B44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3251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">
    <w:name w:val="Знак"/>
    <w:basedOn w:val="Normal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3D3075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5D07C7"/>
  </w:style>
  <w:style w:type="character" w:customStyle="1" w:styleId="a0">
    <w:name w:val="Гипертекстовая ссылка"/>
    <w:uiPriority w:val="99"/>
    <w:rsid w:val="00407B50"/>
    <w:rPr>
      <w:color w:val="auto"/>
    </w:rPr>
  </w:style>
  <w:style w:type="paragraph" w:styleId="Footer">
    <w:name w:val="footer"/>
    <w:basedOn w:val="Normal"/>
    <w:link w:val="FooterChar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1F82"/>
    <w:rPr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E81946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15A7"/>
    <w:rPr>
      <w:sz w:val="2"/>
      <w:szCs w:val="2"/>
      <w:lang w:eastAsia="ar-SA" w:bidi="ar-SA"/>
    </w:rPr>
  </w:style>
  <w:style w:type="character" w:customStyle="1" w:styleId="TitleChar">
    <w:name w:val="Title Char"/>
    <w:link w:val="Title"/>
    <w:uiPriority w:val="99"/>
    <w:locked/>
    <w:rsid w:val="00A235F6"/>
    <w:rPr>
      <w:rFonts w:ascii="Calibri" w:hAnsi="Calibri" w:cs="Calibri"/>
      <w:b/>
      <w:bCs/>
      <w:sz w:val="28"/>
      <w:szCs w:val="28"/>
      <w:lang w:val="ru-RU" w:eastAsia="ru-RU"/>
    </w:rPr>
  </w:style>
  <w:style w:type="paragraph" w:styleId="Title">
    <w:name w:val="Title"/>
    <w:basedOn w:val="Normal"/>
    <w:link w:val="TitleChar"/>
    <w:uiPriority w:val="99"/>
    <w:qFormat/>
    <w:locked/>
    <w:rsid w:val="00A235F6"/>
    <w:pPr>
      <w:suppressAutoHyphens w:val="0"/>
      <w:jc w:val="center"/>
    </w:pPr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TitleChar1">
    <w:name w:val="Title Char1"/>
    <w:basedOn w:val="DefaultParagraphFont"/>
    <w:link w:val="Title"/>
    <w:uiPriority w:val="99"/>
    <w:locked/>
    <w:rsid w:val="00130067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ConsPlusNormal">
    <w:name w:val="ConsPlusNormal"/>
    <w:uiPriority w:val="99"/>
    <w:rsid w:val="00D43FB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66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4</Pages>
  <Words>608</Words>
  <Characters>3470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103</cp:lastModifiedBy>
  <cp:revision>21</cp:revision>
  <cp:lastPrinted>2015-12-29T06:43:00Z</cp:lastPrinted>
  <dcterms:created xsi:type="dcterms:W3CDTF">2015-02-12T05:56:00Z</dcterms:created>
  <dcterms:modified xsi:type="dcterms:W3CDTF">2015-12-29T06:45:00Z</dcterms:modified>
</cp:coreProperties>
</file>